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Default="00E41F4E" w:rsidP="008F107B">
      <w:pPr>
        <w:pStyle w:val="a3"/>
        <w:jc w:val="center"/>
      </w:pPr>
      <w:r>
        <w:t>П</w:t>
      </w:r>
      <w:r w:rsidR="008F107B">
        <w:t>риказа</w:t>
      </w:r>
    </w:p>
    <w:p w:rsidR="00E41F4E" w:rsidRPr="00E41F4E" w:rsidRDefault="00E41F4E" w:rsidP="00E41F4E">
      <w:pPr>
        <w:pStyle w:val="a3"/>
        <w:spacing w:after="0" w:line="100" w:lineRule="atLeast"/>
        <w:jc w:val="center"/>
        <w:rPr>
          <w:u w:val="single"/>
        </w:rPr>
      </w:pPr>
      <w:r w:rsidRPr="00E41F4E">
        <w:rPr>
          <w:u w:val="single"/>
        </w:rPr>
        <w:t>Об объявлении конкурса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tbl>
      <w:tblPr>
        <w:tblW w:w="0" w:type="auto"/>
        <w:tblInd w:w="10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E41F4E" w:rsidRPr="00D33BC3" w:rsidTr="00521CFC">
        <w:trPr>
          <w:cantSplit/>
        </w:trPr>
        <w:tc>
          <w:tcPr>
            <w:tcW w:w="284" w:type="dxa"/>
          </w:tcPr>
          <w:p w:rsidR="00E41F4E" w:rsidRPr="00D33BC3" w:rsidRDefault="00E41F4E" w:rsidP="00521CFC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1F4E" w:rsidRPr="00D33BC3" w:rsidRDefault="00B756A7" w:rsidP="00521CFC">
            <w:pPr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26</w:t>
            </w:r>
          </w:p>
        </w:tc>
        <w:tc>
          <w:tcPr>
            <w:tcW w:w="283" w:type="dxa"/>
          </w:tcPr>
          <w:p w:rsidR="00E41F4E" w:rsidRPr="00D33BC3" w:rsidRDefault="00E41F4E" w:rsidP="00521CFC">
            <w:pPr>
              <w:rPr>
                <w:bCs w:val="0"/>
                <w:sz w:val="24"/>
              </w:rPr>
            </w:pPr>
            <w:r w:rsidRPr="00D33BC3">
              <w:rPr>
                <w:bCs w:val="0"/>
                <w:sz w:val="24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41F4E" w:rsidRPr="00D33BC3" w:rsidRDefault="00B756A7" w:rsidP="00521CFC">
            <w:pPr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сентября</w:t>
            </w:r>
          </w:p>
        </w:tc>
        <w:tc>
          <w:tcPr>
            <w:tcW w:w="992" w:type="dxa"/>
          </w:tcPr>
          <w:p w:rsidR="00E41F4E" w:rsidRPr="00D33BC3" w:rsidRDefault="00E41F4E" w:rsidP="00521CFC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20</w:t>
            </w:r>
            <w:r w:rsidRPr="00D33BC3">
              <w:rPr>
                <w:bCs w:val="0"/>
                <w:sz w:val="24"/>
              </w:rPr>
              <w:t>22</w:t>
            </w:r>
            <w:r w:rsidRPr="00D33BC3">
              <w:rPr>
                <w:bCs w:val="0"/>
                <w:sz w:val="24"/>
                <w:lang w:val="en-US"/>
              </w:rPr>
              <w:t xml:space="preserve">  </w:t>
            </w:r>
            <w:r w:rsidRPr="00D33BC3">
              <w:rPr>
                <w:bCs w:val="0"/>
                <w:sz w:val="24"/>
              </w:rPr>
              <w:t>г</w:t>
            </w:r>
            <w:r w:rsidRPr="00D33BC3">
              <w:rPr>
                <w:bCs w:val="0"/>
                <w:sz w:val="24"/>
                <w:lang w:val="en-US"/>
              </w:rPr>
              <w:t>.</w:t>
            </w:r>
          </w:p>
        </w:tc>
        <w:tc>
          <w:tcPr>
            <w:tcW w:w="3544" w:type="dxa"/>
          </w:tcPr>
          <w:p w:rsidR="00E41F4E" w:rsidRPr="00D33BC3" w:rsidRDefault="00E41F4E" w:rsidP="00521CFC">
            <w:pPr>
              <w:spacing w:before="60" w:after="60"/>
              <w:jc w:val="center"/>
              <w:rPr>
                <w:b/>
                <w:bCs w:val="0"/>
                <w:sz w:val="18"/>
                <w:lang w:val="en-US"/>
              </w:rPr>
            </w:pPr>
          </w:p>
        </w:tc>
        <w:tc>
          <w:tcPr>
            <w:tcW w:w="567" w:type="dxa"/>
          </w:tcPr>
          <w:p w:rsidR="00E41F4E" w:rsidRPr="00D33BC3" w:rsidRDefault="00E41F4E" w:rsidP="00521CFC">
            <w:pPr>
              <w:rPr>
                <w:bCs w:val="0"/>
                <w:sz w:val="24"/>
                <w:lang w:val="en-US"/>
              </w:rPr>
            </w:pPr>
            <w:r w:rsidRPr="00D33BC3">
              <w:rPr>
                <w:bCs w:val="0"/>
                <w:sz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41F4E" w:rsidRPr="00D33BC3" w:rsidRDefault="00B756A7" w:rsidP="00521CFC">
            <w:pPr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084</w:t>
            </w:r>
          </w:p>
        </w:tc>
      </w:tr>
      <w:tr w:rsidR="00E41F4E" w:rsidRPr="00D33BC3" w:rsidTr="00521CFC">
        <w:tblPrEx>
          <w:tblCellMar>
            <w:left w:w="108" w:type="dxa"/>
            <w:right w:w="108" w:type="dxa"/>
          </w:tblCellMar>
        </w:tblPrEx>
        <w:tc>
          <w:tcPr>
            <w:tcW w:w="284" w:type="dxa"/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283" w:type="dxa"/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992" w:type="dxa"/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3544" w:type="dxa"/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567" w:type="dxa"/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41F4E" w:rsidRPr="00D33BC3" w:rsidRDefault="00E41F4E" w:rsidP="00521CFC">
            <w:pPr>
              <w:jc w:val="center"/>
              <w:rPr>
                <w:bCs w:val="0"/>
                <w:sz w:val="16"/>
                <w:lang w:val="en-US"/>
              </w:rPr>
            </w:pPr>
          </w:p>
        </w:tc>
      </w:tr>
    </w:tbl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4"/>
        <w:gridCol w:w="2314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E41F4E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E41F4E" w:rsidP="003D243C">
            <w:pPr>
              <w:jc w:val="center"/>
            </w:pPr>
            <w:proofErr w:type="spellStart"/>
            <w:r>
              <w:t>Бинат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E41F4E" w:rsidP="003D243C">
            <w:pPr>
              <w:jc w:val="center"/>
            </w:pPr>
            <w:r>
              <w:t>26.09.2022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E41F4E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E41F4E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26.09.2022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Pr="00986004" w:rsidRDefault="00E41F4E" w:rsidP="003D243C">
            <w:pPr>
              <w:jc w:val="center"/>
            </w:pPr>
          </w:p>
        </w:tc>
      </w:tr>
      <w:tr w:rsidR="00E41F4E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26.09.2022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Default="00E41F4E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F4E" w:rsidRPr="00986004" w:rsidRDefault="00E41F4E" w:rsidP="003D243C">
            <w:pPr>
              <w:jc w:val="center"/>
            </w:pPr>
          </w:p>
        </w:tc>
      </w:tr>
    </w:tbl>
    <w:p w:rsidR="00CB5349" w:rsidRDefault="00E41F4E" w:rsidP="00712B88">
      <w:r>
        <w:t>Приказ на 1 листе</w:t>
      </w:r>
    </w:p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>
      <w:bookmarkStart w:id="0" w:name="_GoBack"/>
      <w:bookmarkEnd w:id="0"/>
    </w:p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Default="00E41F4E" w:rsidP="00712B88"/>
    <w:p w:rsidR="00E41F4E" w:rsidRPr="00E41F4E" w:rsidRDefault="00E41F4E" w:rsidP="00712B88">
      <w:pPr>
        <w:rPr>
          <w:sz w:val="22"/>
          <w:szCs w:val="22"/>
        </w:rPr>
      </w:pPr>
      <w:r w:rsidRPr="00E41F4E">
        <w:rPr>
          <w:sz w:val="22"/>
          <w:szCs w:val="22"/>
        </w:rPr>
        <w:t>О.С.</w:t>
      </w:r>
      <w:r>
        <w:rPr>
          <w:sz w:val="22"/>
          <w:szCs w:val="22"/>
        </w:rPr>
        <w:t xml:space="preserve"> </w:t>
      </w:r>
      <w:r w:rsidRPr="00E41F4E">
        <w:rPr>
          <w:sz w:val="22"/>
          <w:szCs w:val="22"/>
        </w:rPr>
        <w:t>Панова</w:t>
      </w:r>
    </w:p>
    <w:p w:rsidR="00E41F4E" w:rsidRPr="00E41F4E" w:rsidRDefault="00E41F4E" w:rsidP="00712B88">
      <w:pPr>
        <w:rPr>
          <w:sz w:val="22"/>
          <w:szCs w:val="22"/>
        </w:rPr>
      </w:pPr>
      <w:r w:rsidRPr="00E41F4E">
        <w:rPr>
          <w:sz w:val="22"/>
          <w:szCs w:val="22"/>
        </w:rPr>
        <w:t>14-679</w:t>
      </w:r>
    </w:p>
    <w:sectPr w:rsidR="00E41F4E" w:rsidRPr="00E41F4E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F4E" w:rsidRDefault="00E41F4E">
      <w:r>
        <w:separator/>
      </w:r>
    </w:p>
  </w:endnote>
  <w:endnote w:type="continuationSeparator" w:id="0">
    <w:p w:rsidR="00E41F4E" w:rsidRDefault="00E4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Default="00E41F4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Pr="00E41F4E" w:rsidRDefault="00E41F4E" w:rsidP="00E41F4E">
    <w:pPr>
      <w:pStyle w:val="a6"/>
      <w:jc w:val="center"/>
      <w:rPr>
        <w:rFonts w:ascii="Arial" w:hAnsi="Arial" w:cs="Arial"/>
        <w:sz w:val="20"/>
      </w:rPr>
    </w:pPr>
    <w:r w:rsidRPr="00E41F4E">
      <w:rPr>
        <w:rFonts w:ascii="Arial" w:hAnsi="Arial" w:cs="Arial"/>
        <w:sz w:val="20"/>
      </w:rPr>
      <w:t>Лист согласования сформирован -  26.09.2022.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Default="00E41F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F4E" w:rsidRDefault="00E41F4E">
      <w:r>
        <w:separator/>
      </w:r>
    </w:p>
  </w:footnote>
  <w:footnote w:type="continuationSeparator" w:id="0">
    <w:p w:rsidR="00E41F4E" w:rsidRDefault="00E41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Default="00E41F4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Default="00E41F4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F4E" w:rsidRDefault="00E41F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4E"/>
    <w:rsid w:val="0000407B"/>
    <w:rsid w:val="00055C2D"/>
    <w:rsid w:val="000C12ED"/>
    <w:rsid w:val="000D279C"/>
    <w:rsid w:val="000E73E3"/>
    <w:rsid w:val="000F251B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756A7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1F4E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83C2B-F9E3-4966-9CF7-564CF8F8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171E2"/>
    <w:pPr>
      <w:spacing w:after="120"/>
    </w:pPr>
  </w:style>
  <w:style w:type="paragraph" w:styleId="a5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33C5A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E41F4E"/>
    <w:rPr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4463-B997-4DFD-A66D-9E6F38C2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4</TotalTime>
  <Pages>1</Pages>
  <Words>57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2</cp:revision>
  <cp:lastPrinted>2005-06-17T06:22:00Z</cp:lastPrinted>
  <dcterms:created xsi:type="dcterms:W3CDTF">2022-09-26T13:39:00Z</dcterms:created>
  <dcterms:modified xsi:type="dcterms:W3CDTF">2022-09-26T14:05:00Z</dcterms:modified>
</cp:coreProperties>
</file>